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9CA1D" w14:textId="77777777" w:rsidR="0045030D" w:rsidRDefault="0045030D" w:rsidP="004503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Elizabeth BRAUNCH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1CCB7548" w14:textId="77777777" w:rsidR="0045030D" w:rsidRDefault="0045030D" w:rsidP="0045030D">
      <w:pPr>
        <w:pStyle w:val="NoSpacing"/>
        <w:rPr>
          <w:rFonts w:cs="Times New Roman"/>
          <w:szCs w:val="24"/>
        </w:rPr>
      </w:pPr>
    </w:p>
    <w:p w14:paraId="445F0E38" w14:textId="77777777" w:rsidR="0045030D" w:rsidRDefault="0045030D" w:rsidP="0045030D">
      <w:pPr>
        <w:pStyle w:val="NoSpacing"/>
        <w:rPr>
          <w:rFonts w:cs="Times New Roman"/>
          <w:szCs w:val="24"/>
        </w:rPr>
      </w:pPr>
    </w:p>
    <w:p w14:paraId="0DB143A1" w14:textId="77777777" w:rsidR="0045030D" w:rsidRDefault="0045030D" w:rsidP="004503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Daughter of Sir Philip </w:t>
      </w:r>
      <w:proofErr w:type="spellStart"/>
      <w:r>
        <w:rPr>
          <w:rFonts w:cs="Times New Roman"/>
          <w:szCs w:val="24"/>
        </w:rPr>
        <w:t>Braunch</w:t>
      </w:r>
      <w:proofErr w:type="spellEnd"/>
      <w:r>
        <w:rPr>
          <w:rFonts w:cs="Times New Roman"/>
          <w:szCs w:val="24"/>
        </w:rPr>
        <w:t>.</w:t>
      </w:r>
    </w:p>
    <w:p w14:paraId="647C1D53" w14:textId="77777777" w:rsidR="0045030D" w:rsidRPr="00AE04B5" w:rsidRDefault="0045030D" w:rsidP="0045030D">
      <w:pPr>
        <w:pStyle w:val="NoSpacing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(“An Essay Towards a Topographical History of the County of Norfolk” Francis </w:t>
      </w:r>
      <w:proofErr w:type="spellStart"/>
      <w:r w:rsidRPr="00AE04B5">
        <w:rPr>
          <w:rFonts w:cs="Times New Roman"/>
          <w:szCs w:val="24"/>
        </w:rPr>
        <w:t>Blomefield</w:t>
      </w:r>
      <w:proofErr w:type="spellEnd"/>
    </w:p>
    <w:p w14:paraId="087DEEF1" w14:textId="77777777" w:rsidR="0045030D" w:rsidRDefault="0045030D" w:rsidP="0045030D">
      <w:pPr>
        <w:pStyle w:val="NoSpacing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>vol.11 pp.</w:t>
      </w:r>
      <w:r>
        <w:rPr>
          <w:rFonts w:cs="Times New Roman"/>
          <w:szCs w:val="24"/>
        </w:rPr>
        <w:t>231-40)</w:t>
      </w:r>
    </w:p>
    <w:p w14:paraId="62445BB4" w14:textId="77777777" w:rsidR="0045030D" w:rsidRDefault="0045030D" w:rsidP="004503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= John de Clere(q.v.).   (ibid.)</w:t>
      </w:r>
    </w:p>
    <w:p w14:paraId="737F0585" w14:textId="77777777" w:rsidR="0045030D" w:rsidRDefault="0045030D" w:rsidP="004503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Sons:   Robert(q.v.) and Edmund.   (ibid.)</w:t>
      </w:r>
    </w:p>
    <w:p w14:paraId="6B03A631" w14:textId="77777777" w:rsidR="0045030D" w:rsidRDefault="0045030D" w:rsidP="0045030D">
      <w:pPr>
        <w:pStyle w:val="NoSpacing"/>
        <w:rPr>
          <w:rFonts w:cs="Times New Roman"/>
          <w:szCs w:val="24"/>
        </w:rPr>
      </w:pPr>
    </w:p>
    <w:p w14:paraId="060B8EC7" w14:textId="77777777" w:rsidR="0045030D" w:rsidRDefault="0045030D" w:rsidP="004503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2 = Sir John </w:t>
      </w:r>
      <w:proofErr w:type="spellStart"/>
      <w:r>
        <w:rPr>
          <w:rFonts w:cs="Times New Roman"/>
          <w:szCs w:val="24"/>
        </w:rPr>
        <w:t>Rothenhale</w:t>
      </w:r>
      <w:proofErr w:type="spellEnd"/>
      <w:r>
        <w:rPr>
          <w:rFonts w:cs="Times New Roman"/>
          <w:szCs w:val="24"/>
        </w:rPr>
        <w:t>.   (ibid.)</w:t>
      </w:r>
    </w:p>
    <w:p w14:paraId="04712E34" w14:textId="77777777" w:rsidR="0045030D" w:rsidRDefault="0045030D" w:rsidP="0045030D">
      <w:pPr>
        <w:pStyle w:val="NoSpacing"/>
        <w:rPr>
          <w:rFonts w:cs="Times New Roman"/>
          <w:szCs w:val="24"/>
        </w:rPr>
      </w:pPr>
    </w:p>
    <w:p w14:paraId="0506466E" w14:textId="77777777" w:rsidR="0045030D" w:rsidRDefault="0045030D" w:rsidP="0045030D">
      <w:pPr>
        <w:pStyle w:val="NoSpacing"/>
        <w:rPr>
          <w:rFonts w:cs="Times New Roman"/>
          <w:szCs w:val="24"/>
        </w:rPr>
      </w:pPr>
    </w:p>
    <w:p w14:paraId="5CC88CA7" w14:textId="77777777" w:rsidR="0045030D" w:rsidRDefault="0045030D" w:rsidP="004503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Oct.1438</w:t>
      </w:r>
      <w:r>
        <w:rPr>
          <w:rFonts w:cs="Times New Roman"/>
          <w:szCs w:val="24"/>
        </w:rPr>
        <w:tab/>
        <w:t>She made her testament.   (ibid.)</w:t>
      </w:r>
    </w:p>
    <w:p w14:paraId="14C8C055" w14:textId="77777777" w:rsidR="0045030D" w:rsidRDefault="0045030D" w:rsidP="0045030D">
      <w:pPr>
        <w:pStyle w:val="NoSpacing"/>
        <w:rPr>
          <w:rFonts w:cs="Times New Roman"/>
          <w:szCs w:val="24"/>
        </w:rPr>
      </w:pPr>
    </w:p>
    <w:p w14:paraId="7487324D" w14:textId="77777777" w:rsidR="0045030D" w:rsidRDefault="0045030D" w:rsidP="0045030D">
      <w:pPr>
        <w:pStyle w:val="NoSpacing"/>
        <w:rPr>
          <w:rFonts w:cs="Times New Roman"/>
          <w:szCs w:val="24"/>
        </w:rPr>
      </w:pPr>
    </w:p>
    <w:p w14:paraId="01A1A15F" w14:textId="77777777" w:rsidR="0045030D" w:rsidRDefault="0045030D" w:rsidP="004503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March 2024</w:t>
      </w:r>
    </w:p>
    <w:p w14:paraId="40D0242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81533" w14:textId="77777777" w:rsidR="0045030D" w:rsidRDefault="0045030D" w:rsidP="009139A6">
      <w:r>
        <w:separator/>
      </w:r>
    </w:p>
  </w:endnote>
  <w:endnote w:type="continuationSeparator" w:id="0">
    <w:p w14:paraId="7D687FC5" w14:textId="77777777" w:rsidR="0045030D" w:rsidRDefault="004503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02B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ED0B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3C4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324A6" w14:textId="77777777" w:rsidR="0045030D" w:rsidRDefault="0045030D" w:rsidP="009139A6">
      <w:r>
        <w:separator/>
      </w:r>
    </w:p>
  </w:footnote>
  <w:footnote w:type="continuationSeparator" w:id="0">
    <w:p w14:paraId="06DD1500" w14:textId="77777777" w:rsidR="0045030D" w:rsidRDefault="004503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887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01A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A66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30D"/>
    <w:rsid w:val="000666E0"/>
    <w:rsid w:val="002510B7"/>
    <w:rsid w:val="00270799"/>
    <w:rsid w:val="0045030D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2ABD1"/>
  <w15:chartTrackingRefBased/>
  <w15:docId w15:val="{C06F0509-B2F1-459E-923F-1FDCFE0B5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2024-03-19T10:13:00Z</dcterms:created>
  <dcterms:modified xsi:type="dcterms:W3CDTF">2024-03-19T10:14:00Z</dcterms:modified>
</cp:coreProperties>
</file>